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72157" w14:textId="77777777" w:rsidR="00545A48" w:rsidRDefault="00545A48" w:rsidP="00545A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MASCALL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fl.1424)</w:t>
      </w:r>
    </w:p>
    <w:p w14:paraId="2146BF07" w14:textId="77777777" w:rsidR="00545A48" w:rsidRDefault="00545A48" w:rsidP="00545A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321B40C4" w14:textId="77777777" w:rsidR="00545A48" w:rsidRDefault="00545A48" w:rsidP="00545A48">
      <w:pPr>
        <w:pStyle w:val="NoSpacing"/>
        <w:rPr>
          <w:rFonts w:cs="Times New Roman"/>
          <w:szCs w:val="24"/>
        </w:rPr>
      </w:pPr>
    </w:p>
    <w:p w14:paraId="5A907525" w14:textId="77777777" w:rsidR="00545A48" w:rsidRDefault="00545A48" w:rsidP="00545A48">
      <w:pPr>
        <w:pStyle w:val="NoSpacing"/>
        <w:rPr>
          <w:rFonts w:cs="Times New Roman"/>
          <w:szCs w:val="24"/>
        </w:rPr>
      </w:pPr>
    </w:p>
    <w:p w14:paraId="72EAF364" w14:textId="77777777" w:rsidR="00545A48" w:rsidRDefault="00545A48" w:rsidP="00545A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>He became apprenticed to Thomas Eyre of London, draper(q.v.).</w:t>
      </w:r>
    </w:p>
    <w:p w14:paraId="3A883332" w14:textId="77777777" w:rsidR="00545A48" w:rsidRDefault="00545A48" w:rsidP="00545A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213EF8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1620E659" w14:textId="77777777" w:rsidR="00545A48" w:rsidRDefault="00545A48" w:rsidP="00545A48">
      <w:pPr>
        <w:pStyle w:val="NoSpacing"/>
        <w:rPr>
          <w:rFonts w:cs="Times New Roman"/>
          <w:szCs w:val="24"/>
        </w:rPr>
      </w:pPr>
    </w:p>
    <w:p w14:paraId="0731AE5D" w14:textId="77777777" w:rsidR="00545A48" w:rsidRDefault="00545A48" w:rsidP="00545A48">
      <w:pPr>
        <w:pStyle w:val="NoSpacing"/>
        <w:rPr>
          <w:rFonts w:cs="Times New Roman"/>
          <w:szCs w:val="24"/>
        </w:rPr>
      </w:pPr>
    </w:p>
    <w:p w14:paraId="17FAEAF2" w14:textId="77777777" w:rsidR="00545A48" w:rsidRDefault="00545A48" w:rsidP="00545A4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2024</w:t>
      </w:r>
    </w:p>
    <w:p w14:paraId="4E50D9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2B25B" w14:textId="77777777" w:rsidR="00545A48" w:rsidRDefault="00545A48" w:rsidP="009139A6">
      <w:r>
        <w:separator/>
      </w:r>
    </w:p>
  </w:endnote>
  <w:endnote w:type="continuationSeparator" w:id="0">
    <w:p w14:paraId="326227AB" w14:textId="77777777" w:rsidR="00545A48" w:rsidRDefault="00545A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BD2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A991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062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23E65C" w14:textId="77777777" w:rsidR="00545A48" w:rsidRDefault="00545A48" w:rsidP="009139A6">
      <w:r>
        <w:separator/>
      </w:r>
    </w:p>
  </w:footnote>
  <w:footnote w:type="continuationSeparator" w:id="0">
    <w:p w14:paraId="5FE00C72" w14:textId="77777777" w:rsidR="00545A48" w:rsidRDefault="00545A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DDCF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010F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E6B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A48"/>
    <w:rsid w:val="000666E0"/>
    <w:rsid w:val="002510B7"/>
    <w:rsid w:val="00270799"/>
    <w:rsid w:val="00545A48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380480"/>
  <w15:chartTrackingRefBased/>
  <w15:docId w15:val="{4B63BB54-030D-4A5D-A3D4-1661A6DBE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45A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2024-06-02T20:39:00Z</dcterms:created>
  <dcterms:modified xsi:type="dcterms:W3CDTF">2024-06-02T20:39:00Z</dcterms:modified>
</cp:coreProperties>
</file>